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6227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62276" w:rsidRPr="0056227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62276" w:rsidRPr="00562276">
          <w:rPr>
            <w:rStyle w:val="aa"/>
          </w:rPr>
          <w:t>440052, г. Пенза, ул. Ново-Тамбовская, д.9;</w:t>
        </w:r>
        <w:r w:rsidR="00562276" w:rsidRPr="00562276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62276" w:rsidRPr="00562276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62276" w:rsidRPr="00562276">
          <w:rPr>
            <w:u w:val="single"/>
          </w:rPr>
          <w:t xml:space="preserve"> 07143/002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62276" w:rsidRPr="00562276">
          <w:rPr>
            <w:rStyle w:val="aa"/>
          </w:rPr>
          <w:t xml:space="preserve"> Врач-фтизиатр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62276" w:rsidRPr="00562276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62276" w:rsidRPr="0056227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223938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3938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223938" w:rsidP="005859B9">
      <w:fldSimple w:instr=" DOCVARIABLE operac \* MERGEFORMAT ">
        <w:r w:rsidR="00562276" w:rsidRPr="00562276">
          <w:t xml:space="preserve"> Проведение медицинских осмотров и диагностики заболеваний, лечение пациентов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32B8A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6227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2393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23938" w:rsidRPr="009E2A4C">
            <w:rPr>
              <w:rStyle w:val="ad"/>
              <w:sz w:val="20"/>
              <w:szCs w:val="20"/>
            </w:rPr>
            <w:fldChar w:fldCharType="separate"/>
          </w:r>
          <w:r w:rsidR="00562276">
            <w:rPr>
              <w:rStyle w:val="ad"/>
              <w:noProof/>
              <w:sz w:val="20"/>
              <w:szCs w:val="20"/>
            </w:rPr>
            <w:t>1</w:t>
          </w:r>
          <w:r w:rsidR="0022393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62276" w:rsidRPr="0056227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EC6618B613C4E61940F71C36930E152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2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7A979EF776141E4A1F00C91CCC8A74E"/>
    <w:docVar w:name="rm_id" w:val="166"/>
    <w:docVar w:name="rm_name" w:val=" Врач-фтизиатр "/>
    <w:docVar w:name="rm_number" w:val=" 07143/002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23938"/>
    <w:rsid w:val="00234932"/>
    <w:rsid w:val="002E55C6"/>
    <w:rsid w:val="00305B2F"/>
    <w:rsid w:val="00367816"/>
    <w:rsid w:val="003876C3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2276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2016-10-17T08:00:00Z</dcterms:created>
  <dcterms:modified xsi:type="dcterms:W3CDTF">2016-10-18T09:16:00Z</dcterms:modified>
</cp:coreProperties>
</file>